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254B" w14:textId="77777777" w:rsidR="00955FE3" w:rsidRDefault="00955FE3" w:rsidP="00955F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HOLME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8846B17" w14:textId="77777777" w:rsidR="00955FE3" w:rsidRDefault="00955FE3" w:rsidP="00955F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Over, Dorset. Husbandman.</w:t>
      </w:r>
    </w:p>
    <w:p w14:paraId="5B0D17B6" w14:textId="77777777" w:rsidR="00955FE3" w:rsidRDefault="00955FE3" w:rsidP="00955F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[This place may be either </w:t>
      </w:r>
      <w:proofErr w:type="spellStart"/>
      <w:r>
        <w:rPr>
          <w:rFonts w:cs="Times New Roman"/>
          <w:szCs w:val="24"/>
        </w:rPr>
        <w:t>Overcombe</w:t>
      </w:r>
      <w:proofErr w:type="spellEnd"/>
      <w:r>
        <w:rPr>
          <w:rFonts w:cs="Times New Roman"/>
          <w:szCs w:val="24"/>
        </w:rPr>
        <w:t xml:space="preserve"> or Over Compton]</w:t>
      </w:r>
    </w:p>
    <w:p w14:paraId="20539076" w14:textId="77777777" w:rsidR="00955FE3" w:rsidRDefault="00955FE3" w:rsidP="00955FE3">
      <w:pPr>
        <w:pStyle w:val="NoSpacing"/>
        <w:jc w:val="both"/>
        <w:rPr>
          <w:rFonts w:cs="Times New Roman"/>
          <w:szCs w:val="24"/>
        </w:rPr>
      </w:pPr>
    </w:p>
    <w:p w14:paraId="40D9D58F" w14:textId="77777777" w:rsidR="00955FE3" w:rsidRDefault="00955FE3" w:rsidP="00955FE3">
      <w:pPr>
        <w:pStyle w:val="NoSpacing"/>
        <w:jc w:val="both"/>
        <w:rPr>
          <w:rFonts w:cs="Times New Roman"/>
          <w:szCs w:val="24"/>
        </w:rPr>
      </w:pPr>
    </w:p>
    <w:p w14:paraId="7FE2AEDB" w14:textId="77777777" w:rsidR="00955FE3" w:rsidRDefault="00955FE3" w:rsidP="00955F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Pyng</w:t>
      </w:r>
      <w:proofErr w:type="spellEnd"/>
      <w:r>
        <w:rPr>
          <w:rFonts w:cs="Times New Roman"/>
          <w:szCs w:val="24"/>
        </w:rPr>
        <w:t>(q.v.) brought a plaint of trespass and taking animals against</w:t>
      </w:r>
    </w:p>
    <w:p w14:paraId="365AF495" w14:textId="77777777" w:rsidR="00955FE3" w:rsidRDefault="00955FE3" w:rsidP="00955F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John </w:t>
      </w:r>
      <w:proofErr w:type="spellStart"/>
      <w:r>
        <w:rPr>
          <w:rFonts w:cs="Times New Roman"/>
          <w:szCs w:val="24"/>
        </w:rPr>
        <w:t>Ryng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Fordingbridge</w:t>
      </w:r>
      <w:proofErr w:type="spellEnd"/>
      <w:r>
        <w:rPr>
          <w:rFonts w:cs="Times New Roman"/>
          <w:szCs w:val="24"/>
        </w:rPr>
        <w:t>, Hampshire(q.v.).</w:t>
      </w:r>
    </w:p>
    <w:p w14:paraId="5A65B6B1" w14:textId="77777777" w:rsidR="00955FE3" w:rsidRDefault="00955FE3" w:rsidP="00955F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B1E97D8" w14:textId="77777777" w:rsidR="00955FE3" w:rsidRDefault="00955FE3" w:rsidP="00955FE3">
      <w:pPr>
        <w:pStyle w:val="NoSpacing"/>
        <w:jc w:val="both"/>
        <w:rPr>
          <w:rFonts w:cs="Times New Roman"/>
          <w:szCs w:val="24"/>
        </w:rPr>
      </w:pPr>
    </w:p>
    <w:p w14:paraId="2FB3F064" w14:textId="77777777" w:rsidR="00955FE3" w:rsidRDefault="00955FE3" w:rsidP="00955FE3">
      <w:pPr>
        <w:pStyle w:val="NoSpacing"/>
        <w:jc w:val="both"/>
        <w:rPr>
          <w:rFonts w:cs="Times New Roman"/>
          <w:szCs w:val="24"/>
        </w:rPr>
      </w:pPr>
    </w:p>
    <w:p w14:paraId="251A0BA4" w14:textId="77777777" w:rsidR="00955FE3" w:rsidRDefault="00955FE3" w:rsidP="00955F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May 2023</w:t>
      </w:r>
    </w:p>
    <w:p w14:paraId="3B8C91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A9CC9" w14:textId="77777777" w:rsidR="00955FE3" w:rsidRDefault="00955FE3" w:rsidP="009139A6">
      <w:r>
        <w:separator/>
      </w:r>
    </w:p>
  </w:endnote>
  <w:endnote w:type="continuationSeparator" w:id="0">
    <w:p w14:paraId="45BB2BE7" w14:textId="77777777" w:rsidR="00955FE3" w:rsidRDefault="00955F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C92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38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B3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75BA3" w14:textId="77777777" w:rsidR="00955FE3" w:rsidRDefault="00955FE3" w:rsidP="009139A6">
      <w:r>
        <w:separator/>
      </w:r>
    </w:p>
  </w:footnote>
  <w:footnote w:type="continuationSeparator" w:id="0">
    <w:p w14:paraId="167ACF8F" w14:textId="77777777" w:rsidR="00955FE3" w:rsidRDefault="00955F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7B8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E1C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F0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FE3"/>
    <w:rsid w:val="000666E0"/>
    <w:rsid w:val="002510B7"/>
    <w:rsid w:val="005C130B"/>
    <w:rsid w:val="00826F5C"/>
    <w:rsid w:val="009139A6"/>
    <w:rsid w:val="009448BB"/>
    <w:rsid w:val="00947624"/>
    <w:rsid w:val="00955FE3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716C0"/>
  <w15:chartTrackingRefBased/>
  <w15:docId w15:val="{76AD9233-FA20-4532-A6FF-B916A98AC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5F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2023-07-22T12:33:00Z</dcterms:created>
  <dcterms:modified xsi:type="dcterms:W3CDTF">2023-07-22T12:34:00Z</dcterms:modified>
</cp:coreProperties>
</file>